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5E0A5" w14:textId="0E9E302C" w:rsidR="00735223" w:rsidRPr="00BB0522" w:rsidRDefault="00735223" w:rsidP="00735223">
      <w:pPr>
        <w:rPr>
          <w:rFonts w:asciiTheme="minorHAnsi" w:hAnsiTheme="minorHAnsi" w:cstheme="minorHAnsi"/>
          <w:sz w:val="22"/>
          <w:szCs w:val="22"/>
          <w:lang w:val="en-US"/>
        </w:rPr>
        <w:sectPr w:rsidR="00735223" w:rsidRPr="00BB0522" w:rsidSect="00735223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2473" w:right="1418" w:bottom="1871" w:left="1418" w:header="340" w:footer="737" w:gutter="0"/>
          <w:cols w:space="708"/>
          <w:titlePg/>
          <w:docGrid w:linePitch="360"/>
        </w:sectPr>
      </w:pPr>
    </w:p>
    <w:p w14:paraId="3F7CC237" w14:textId="55E47852" w:rsidR="00B77259" w:rsidRPr="00BB0522" w:rsidRDefault="00147EAA" w:rsidP="00A40D40">
      <w:pPr>
        <w:pStyle w:val="Naslov1"/>
        <w:spacing w:after="240"/>
        <w:jc w:val="center"/>
        <w:rPr>
          <w:lang w:val="en-US"/>
        </w:rPr>
      </w:pPr>
      <w:r w:rsidRPr="00BB0522">
        <w:rPr>
          <w:lang w:val="en-US"/>
        </w:rPr>
        <w:t>Annex</w:t>
      </w:r>
      <w:r w:rsidR="00E51F9F" w:rsidRPr="00BB0522">
        <w:rPr>
          <w:lang w:val="en-US"/>
        </w:rPr>
        <w:t xml:space="preserve"> 1</w:t>
      </w:r>
      <w:r w:rsidR="00B77259" w:rsidRPr="00BB0522">
        <w:rPr>
          <w:lang w:val="en-US"/>
        </w:rPr>
        <w:t xml:space="preserve">. </w:t>
      </w:r>
      <w:r w:rsidRPr="00BB0522">
        <w:rPr>
          <w:lang w:val="en-US"/>
        </w:rPr>
        <w:t>–</w:t>
      </w:r>
      <w:r w:rsidR="00B77259" w:rsidRPr="00BB0522">
        <w:rPr>
          <w:lang w:val="en-US"/>
        </w:rPr>
        <w:t xml:space="preserve"> </w:t>
      </w:r>
      <w:r w:rsidRPr="00BB0522">
        <w:rPr>
          <w:lang w:val="en-US"/>
        </w:rPr>
        <w:t>TENDER SHEET</w:t>
      </w:r>
    </w:p>
    <w:p w14:paraId="36944E22" w14:textId="3E822601" w:rsidR="002940CF" w:rsidRPr="00BB0522" w:rsidRDefault="00147EAA" w:rsidP="003F2BD6">
      <w:pPr>
        <w:pStyle w:val="Zaglavlje"/>
        <w:tabs>
          <w:tab w:val="clear" w:pos="4536"/>
          <w:tab w:val="clear" w:pos="9072"/>
          <w:tab w:val="left" w:pos="1301"/>
        </w:tabs>
        <w:spacing w:after="240" w:line="276" w:lineRule="auto"/>
        <w:jc w:val="center"/>
        <w:rPr>
          <w:sz w:val="28"/>
          <w:lang w:val="en-US"/>
        </w:rPr>
      </w:pPr>
      <w:r w:rsidRPr="00BB0522">
        <w:rPr>
          <w:b/>
          <w:sz w:val="28"/>
          <w:lang w:val="en-US"/>
        </w:rPr>
        <w:t>Procurement registration number</w:t>
      </w:r>
      <w:r w:rsidR="002940CF" w:rsidRPr="00BB0522">
        <w:rPr>
          <w:b/>
          <w:sz w:val="28"/>
          <w:lang w:val="en-US"/>
        </w:rPr>
        <w:t xml:space="preserve">: </w:t>
      </w:r>
      <w:r w:rsidR="00D71B3A">
        <w:rPr>
          <w:sz w:val="28"/>
          <w:lang w:val="en-US"/>
        </w:rPr>
        <w:t>DILJ-MF-01-22/NOJN-01</w:t>
      </w:r>
    </w:p>
    <w:tbl>
      <w:tblPr>
        <w:tblStyle w:val="Reetkatablice"/>
        <w:tblW w:w="10916" w:type="dxa"/>
        <w:jc w:val="center"/>
        <w:tblLook w:val="04A0" w:firstRow="1" w:lastRow="0" w:firstColumn="1" w:lastColumn="0" w:noHBand="0" w:noVBand="1"/>
      </w:tblPr>
      <w:tblGrid>
        <w:gridCol w:w="6238"/>
        <w:gridCol w:w="2551"/>
        <w:gridCol w:w="2127"/>
      </w:tblGrid>
      <w:tr w:rsidR="00B77259" w:rsidRPr="00BB0522" w14:paraId="5D2ABE00" w14:textId="77777777" w:rsidTr="008754CC">
        <w:trPr>
          <w:jc w:val="center"/>
        </w:trPr>
        <w:tc>
          <w:tcPr>
            <w:tcW w:w="6238" w:type="dxa"/>
            <w:shd w:val="clear" w:color="auto" w:fill="D9D9D9" w:themeFill="background1" w:themeFillShade="D9"/>
            <w:vAlign w:val="center"/>
          </w:tcPr>
          <w:p w14:paraId="47D70597" w14:textId="40BE2B73" w:rsidR="00B77259" w:rsidRPr="00BB0522" w:rsidRDefault="00147EAA" w:rsidP="002C7D2B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ind w:left="176" w:hanging="29"/>
              <w:rPr>
                <w:b/>
                <w:lang w:val="en-US"/>
              </w:rPr>
            </w:pPr>
            <w:bookmarkStart w:id="0" w:name="_Hlk61941620"/>
            <w:r w:rsidRPr="00BB0522">
              <w:rPr>
                <w:b/>
                <w:lang w:val="en-US"/>
              </w:rPr>
              <w:t>Ordering party</w:t>
            </w:r>
          </w:p>
        </w:tc>
        <w:tc>
          <w:tcPr>
            <w:tcW w:w="4678" w:type="dxa"/>
            <w:gridSpan w:val="2"/>
            <w:shd w:val="clear" w:color="auto" w:fill="D9D9D9" w:themeFill="background1" w:themeFillShade="D9"/>
          </w:tcPr>
          <w:p w14:paraId="1EFE548A" w14:textId="77777777" w:rsidR="00B77259" w:rsidRPr="00BB0522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  <w:lang w:val="en-US"/>
              </w:rPr>
            </w:pPr>
            <w:r w:rsidRPr="00BB0522">
              <w:rPr>
                <w:b/>
                <w:lang w:val="en-US"/>
              </w:rPr>
              <w:t>Dilj d.o.o.</w:t>
            </w:r>
          </w:p>
          <w:p w14:paraId="1DFDEE14" w14:textId="69A36579" w:rsidR="00B77259" w:rsidRPr="00BB0522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  <w:lang w:val="en-US"/>
              </w:rPr>
            </w:pPr>
            <w:r w:rsidRPr="00BB0522">
              <w:rPr>
                <w:b/>
                <w:lang w:val="en-US"/>
              </w:rPr>
              <w:t xml:space="preserve">Ciglarska 33, 32100 Vinkovci, </w:t>
            </w:r>
            <w:r w:rsidR="00147EAA" w:rsidRPr="00BB0522">
              <w:rPr>
                <w:b/>
                <w:lang w:val="en-US"/>
              </w:rPr>
              <w:t>Republic of Croatia</w:t>
            </w:r>
          </w:p>
          <w:p w14:paraId="31A334BB" w14:textId="77777777" w:rsidR="00B77259" w:rsidRPr="00BB0522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  <w:lang w:val="en-US"/>
              </w:rPr>
            </w:pPr>
            <w:r w:rsidRPr="00BB0522">
              <w:rPr>
                <w:b/>
                <w:lang w:val="en-US"/>
              </w:rPr>
              <w:t>OIB: 60248788788</w:t>
            </w:r>
          </w:p>
        </w:tc>
      </w:tr>
      <w:tr w:rsidR="00B77259" w:rsidRPr="00BB0522" w14:paraId="37339EDB" w14:textId="77777777" w:rsidTr="008754CC">
        <w:trPr>
          <w:jc w:val="center"/>
        </w:trPr>
        <w:tc>
          <w:tcPr>
            <w:tcW w:w="6238" w:type="dxa"/>
            <w:shd w:val="clear" w:color="auto" w:fill="D9D9D9" w:themeFill="background1" w:themeFillShade="D9"/>
            <w:vAlign w:val="center"/>
          </w:tcPr>
          <w:p w14:paraId="4BC7FE8F" w14:textId="6FB4BD69" w:rsidR="00B77259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  <w:lang w:val="en-US"/>
              </w:rPr>
            </w:pPr>
            <w:r w:rsidRPr="00BB0522">
              <w:rPr>
                <w:b/>
                <w:lang w:val="en-US"/>
              </w:rPr>
              <w:t>SUBJECT OF PROCURATION</w:t>
            </w:r>
          </w:p>
        </w:tc>
        <w:tc>
          <w:tcPr>
            <w:tcW w:w="4678" w:type="dxa"/>
            <w:gridSpan w:val="2"/>
            <w:shd w:val="clear" w:color="auto" w:fill="D9D9D9" w:themeFill="background1" w:themeFillShade="D9"/>
          </w:tcPr>
          <w:p w14:paraId="527D97C1" w14:textId="5D0C99DF" w:rsidR="00B77259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  <w:bCs/>
                <w:color w:val="FF0000"/>
                <w:lang w:val="en-US"/>
              </w:rPr>
            </w:pPr>
            <w:r w:rsidRPr="00BB0522">
              <w:rPr>
                <w:b/>
                <w:bCs/>
                <w:szCs w:val="22"/>
                <w:lang w:val="en-US"/>
              </w:rPr>
              <w:t>WET PAN MILL</w:t>
            </w:r>
          </w:p>
        </w:tc>
      </w:tr>
      <w:bookmarkEnd w:id="0"/>
      <w:tr w:rsidR="00B77259" w:rsidRPr="00BB0522" w14:paraId="158A7B84" w14:textId="77777777" w:rsidTr="008754CC">
        <w:trPr>
          <w:jc w:val="center"/>
        </w:trPr>
        <w:tc>
          <w:tcPr>
            <w:tcW w:w="10916" w:type="dxa"/>
            <w:gridSpan w:val="3"/>
            <w:shd w:val="clear" w:color="auto" w:fill="D9D9D9" w:themeFill="background1" w:themeFillShade="D9"/>
            <w:vAlign w:val="center"/>
          </w:tcPr>
          <w:p w14:paraId="526205EF" w14:textId="222DB3CF" w:rsidR="00B77259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b/>
                <w:sz w:val="28"/>
                <w:lang w:val="en-US"/>
              </w:rPr>
            </w:pPr>
            <w:r w:rsidRPr="00BB0522">
              <w:rPr>
                <w:b/>
                <w:sz w:val="28"/>
                <w:lang w:val="en-US"/>
              </w:rPr>
              <w:t>TENDERER INFORMATION</w:t>
            </w:r>
          </w:p>
        </w:tc>
      </w:tr>
      <w:tr w:rsidR="00B77259" w:rsidRPr="00BB0522" w14:paraId="16672D78" w14:textId="77777777" w:rsidTr="008754CC">
        <w:trPr>
          <w:trHeight w:val="473"/>
          <w:jc w:val="center"/>
        </w:trPr>
        <w:tc>
          <w:tcPr>
            <w:tcW w:w="6238" w:type="dxa"/>
            <w:vAlign w:val="center"/>
          </w:tcPr>
          <w:p w14:paraId="7CB13AAF" w14:textId="73FCD11B" w:rsidR="00B77259" w:rsidRPr="00BB0522" w:rsidRDefault="00147EAA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>Title of the Tenderer</w:t>
            </w:r>
          </w:p>
        </w:tc>
        <w:tc>
          <w:tcPr>
            <w:tcW w:w="4678" w:type="dxa"/>
            <w:gridSpan w:val="2"/>
          </w:tcPr>
          <w:p w14:paraId="1B25DB9F" w14:textId="77777777" w:rsidR="00B77259" w:rsidRPr="00BB0522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both"/>
              <w:rPr>
                <w:lang w:val="en-US"/>
              </w:rPr>
            </w:pPr>
          </w:p>
        </w:tc>
      </w:tr>
      <w:tr w:rsidR="00B77259" w:rsidRPr="00BB0522" w14:paraId="156B5C8D" w14:textId="77777777" w:rsidTr="00BB0522">
        <w:trPr>
          <w:trHeight w:val="540"/>
          <w:jc w:val="center"/>
        </w:trPr>
        <w:tc>
          <w:tcPr>
            <w:tcW w:w="6238" w:type="dxa"/>
            <w:vAlign w:val="center"/>
          </w:tcPr>
          <w:p w14:paraId="0F480BBF" w14:textId="3D1CD983" w:rsidR="00B77259" w:rsidRPr="00BB0522" w:rsidRDefault="00147EAA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 xml:space="preserve">Tenderer </w:t>
            </w:r>
            <w:r w:rsidR="00BB0522">
              <w:rPr>
                <w:bCs/>
                <w:lang w:val="en-US"/>
              </w:rPr>
              <w:t>address</w:t>
            </w:r>
          </w:p>
        </w:tc>
        <w:tc>
          <w:tcPr>
            <w:tcW w:w="4678" w:type="dxa"/>
            <w:gridSpan w:val="2"/>
          </w:tcPr>
          <w:p w14:paraId="0954CDE4" w14:textId="77777777" w:rsidR="00B77259" w:rsidRPr="00BB0522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both"/>
              <w:rPr>
                <w:lang w:val="en-US"/>
              </w:rPr>
            </w:pPr>
          </w:p>
        </w:tc>
      </w:tr>
      <w:tr w:rsidR="00B77259" w:rsidRPr="00BB0522" w14:paraId="76D35BAA" w14:textId="77777777" w:rsidTr="00BB0522">
        <w:trPr>
          <w:trHeight w:val="279"/>
          <w:jc w:val="center"/>
        </w:trPr>
        <w:tc>
          <w:tcPr>
            <w:tcW w:w="6238" w:type="dxa"/>
            <w:vAlign w:val="center"/>
          </w:tcPr>
          <w:p w14:paraId="52CA53F4" w14:textId="1C489F92" w:rsidR="00B77259" w:rsidRPr="00BB0522" w:rsidRDefault="00147EAA" w:rsidP="00470D27">
            <w:pPr>
              <w:pStyle w:val="Tekstfusnote"/>
              <w:rPr>
                <w:bCs/>
                <w:sz w:val="24"/>
                <w:szCs w:val="24"/>
                <w:lang w:val="en-US"/>
              </w:rPr>
            </w:pPr>
            <w:r w:rsidRPr="00BB0522">
              <w:rPr>
                <w:bCs/>
                <w:sz w:val="24"/>
                <w:szCs w:val="24"/>
                <w:lang w:val="en-US"/>
              </w:rPr>
              <w:t>National Identification Number (OIB)</w:t>
            </w:r>
          </w:p>
        </w:tc>
        <w:tc>
          <w:tcPr>
            <w:tcW w:w="4678" w:type="dxa"/>
            <w:gridSpan w:val="2"/>
          </w:tcPr>
          <w:p w14:paraId="3703A377" w14:textId="77777777" w:rsidR="00B77259" w:rsidRPr="00BB0522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both"/>
              <w:rPr>
                <w:lang w:val="en-US"/>
              </w:rPr>
            </w:pPr>
          </w:p>
          <w:p w14:paraId="7DD1DB34" w14:textId="77777777" w:rsidR="00B77259" w:rsidRPr="00BB0522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both"/>
              <w:rPr>
                <w:lang w:val="en-US"/>
              </w:rPr>
            </w:pPr>
          </w:p>
        </w:tc>
      </w:tr>
      <w:tr w:rsidR="00B77259" w:rsidRPr="00BB0522" w14:paraId="349898EF" w14:textId="77777777" w:rsidTr="008754CC">
        <w:trPr>
          <w:jc w:val="center"/>
        </w:trPr>
        <w:tc>
          <w:tcPr>
            <w:tcW w:w="6238" w:type="dxa"/>
            <w:vAlign w:val="center"/>
          </w:tcPr>
          <w:p w14:paraId="257079AD" w14:textId="2F54BAF9" w:rsidR="00B77259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>Transfer account number</w:t>
            </w:r>
            <w:r w:rsidR="00B77259" w:rsidRPr="00BB0522">
              <w:rPr>
                <w:bCs/>
                <w:lang w:val="en-US"/>
              </w:rPr>
              <w:t xml:space="preserve"> (IBAN)</w:t>
            </w:r>
          </w:p>
        </w:tc>
        <w:tc>
          <w:tcPr>
            <w:tcW w:w="4678" w:type="dxa"/>
            <w:gridSpan w:val="2"/>
          </w:tcPr>
          <w:p w14:paraId="6DBE3232" w14:textId="77777777" w:rsidR="00B77259" w:rsidRPr="00BB0522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lang w:val="en-US"/>
              </w:rPr>
            </w:pPr>
          </w:p>
        </w:tc>
      </w:tr>
      <w:tr w:rsidR="00B77259" w:rsidRPr="00BB0522" w14:paraId="17E2991D" w14:textId="77777777" w:rsidTr="008754CC">
        <w:trPr>
          <w:jc w:val="center"/>
        </w:trPr>
        <w:tc>
          <w:tcPr>
            <w:tcW w:w="6238" w:type="dxa"/>
            <w:vAlign w:val="center"/>
          </w:tcPr>
          <w:p w14:paraId="3C8FDCAC" w14:textId="078B331E" w:rsidR="00B77259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>Mail delivery ad</w:t>
            </w:r>
            <w:r w:rsidR="00BB0522">
              <w:rPr>
                <w:bCs/>
                <w:lang w:val="en-US"/>
              </w:rPr>
              <w:t>d</w:t>
            </w:r>
            <w:r w:rsidRPr="00BB0522">
              <w:rPr>
                <w:bCs/>
                <w:lang w:val="en-US"/>
              </w:rPr>
              <w:t>ress</w:t>
            </w:r>
          </w:p>
        </w:tc>
        <w:tc>
          <w:tcPr>
            <w:tcW w:w="4678" w:type="dxa"/>
            <w:gridSpan w:val="2"/>
          </w:tcPr>
          <w:p w14:paraId="76117C83" w14:textId="77777777" w:rsidR="00B77259" w:rsidRPr="00BB0522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lang w:val="en-US"/>
              </w:rPr>
            </w:pPr>
          </w:p>
        </w:tc>
      </w:tr>
      <w:tr w:rsidR="00B77259" w:rsidRPr="00BB0522" w14:paraId="07B22AA5" w14:textId="77777777" w:rsidTr="008754CC">
        <w:trPr>
          <w:jc w:val="center"/>
        </w:trPr>
        <w:tc>
          <w:tcPr>
            <w:tcW w:w="6238" w:type="dxa"/>
            <w:vAlign w:val="center"/>
          </w:tcPr>
          <w:p w14:paraId="6B18BA2F" w14:textId="6364FB97" w:rsidR="00B77259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>E-mail</w:t>
            </w:r>
          </w:p>
        </w:tc>
        <w:tc>
          <w:tcPr>
            <w:tcW w:w="4678" w:type="dxa"/>
            <w:gridSpan w:val="2"/>
          </w:tcPr>
          <w:p w14:paraId="2EAB964F" w14:textId="77777777" w:rsidR="00B77259" w:rsidRPr="00BB0522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lang w:val="en-US"/>
              </w:rPr>
            </w:pPr>
          </w:p>
        </w:tc>
      </w:tr>
      <w:tr w:rsidR="00B77259" w:rsidRPr="00BB0522" w14:paraId="5941A9C0" w14:textId="77777777" w:rsidTr="008754CC">
        <w:trPr>
          <w:jc w:val="center"/>
        </w:trPr>
        <w:tc>
          <w:tcPr>
            <w:tcW w:w="6238" w:type="dxa"/>
            <w:vAlign w:val="center"/>
          </w:tcPr>
          <w:p w14:paraId="591ABC87" w14:textId="6E853690" w:rsidR="00B77259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>Tenderer's cont</w:t>
            </w:r>
            <w:r w:rsidR="00BB0522">
              <w:rPr>
                <w:bCs/>
                <w:lang w:val="en-US"/>
              </w:rPr>
              <w:t>a</w:t>
            </w:r>
            <w:r w:rsidRPr="00BB0522">
              <w:rPr>
                <w:bCs/>
                <w:lang w:val="en-US"/>
              </w:rPr>
              <w:t>ct person</w:t>
            </w:r>
          </w:p>
        </w:tc>
        <w:tc>
          <w:tcPr>
            <w:tcW w:w="4678" w:type="dxa"/>
            <w:gridSpan w:val="2"/>
          </w:tcPr>
          <w:p w14:paraId="71BF76E8" w14:textId="77777777" w:rsidR="00B77259" w:rsidRPr="00BB0522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lang w:val="en-US"/>
              </w:rPr>
            </w:pPr>
          </w:p>
        </w:tc>
      </w:tr>
      <w:tr w:rsidR="00B77259" w:rsidRPr="00BB0522" w14:paraId="5784ABB0" w14:textId="77777777" w:rsidTr="008754CC">
        <w:trPr>
          <w:jc w:val="center"/>
        </w:trPr>
        <w:tc>
          <w:tcPr>
            <w:tcW w:w="6238" w:type="dxa"/>
            <w:vAlign w:val="center"/>
          </w:tcPr>
          <w:p w14:paraId="471A142D" w14:textId="04535F16" w:rsidR="00B77259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>Telephone number</w:t>
            </w:r>
          </w:p>
        </w:tc>
        <w:tc>
          <w:tcPr>
            <w:tcW w:w="4678" w:type="dxa"/>
            <w:gridSpan w:val="2"/>
          </w:tcPr>
          <w:p w14:paraId="4E84CBA1" w14:textId="77777777" w:rsidR="00B77259" w:rsidRPr="00BB0522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lang w:val="en-US"/>
              </w:rPr>
            </w:pPr>
          </w:p>
        </w:tc>
      </w:tr>
      <w:tr w:rsidR="003F2BD6" w:rsidRPr="00BB0522" w14:paraId="02DF583B" w14:textId="77777777" w:rsidTr="008754CC">
        <w:trPr>
          <w:jc w:val="center"/>
        </w:trPr>
        <w:tc>
          <w:tcPr>
            <w:tcW w:w="6238" w:type="dxa"/>
            <w:vAlign w:val="center"/>
          </w:tcPr>
          <w:p w14:paraId="25DEFE51" w14:textId="62BCE54E" w:rsidR="003F2BD6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>Drawing of the Wet Pan Mill from the tender</w:t>
            </w:r>
          </w:p>
        </w:tc>
        <w:tc>
          <w:tcPr>
            <w:tcW w:w="2551" w:type="dxa"/>
            <w:vAlign w:val="center"/>
          </w:tcPr>
          <w:p w14:paraId="2DABD788" w14:textId="2A131601" w:rsidR="003F2BD6" w:rsidRPr="00BB0522" w:rsidRDefault="00147EAA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lang w:val="en-US"/>
              </w:rPr>
            </w:pPr>
            <w:r w:rsidRPr="00BB0522">
              <w:rPr>
                <w:lang w:val="en-US"/>
              </w:rPr>
              <w:t>YES</w:t>
            </w:r>
          </w:p>
        </w:tc>
        <w:tc>
          <w:tcPr>
            <w:tcW w:w="2127" w:type="dxa"/>
            <w:vAlign w:val="center"/>
          </w:tcPr>
          <w:p w14:paraId="76CF1ED9" w14:textId="6378AB8F" w:rsidR="003F2BD6" w:rsidRPr="00BB0522" w:rsidRDefault="00147EAA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lang w:val="en-US"/>
              </w:rPr>
            </w:pPr>
            <w:r w:rsidRPr="00BB0522">
              <w:rPr>
                <w:lang w:val="en-US"/>
              </w:rPr>
              <w:t>NO</w:t>
            </w:r>
          </w:p>
        </w:tc>
      </w:tr>
      <w:tr w:rsidR="00470D27" w:rsidRPr="00BB0522" w14:paraId="28997FBE" w14:textId="77777777" w:rsidTr="008754CC">
        <w:trPr>
          <w:jc w:val="center"/>
        </w:trPr>
        <w:tc>
          <w:tcPr>
            <w:tcW w:w="6238" w:type="dxa"/>
            <w:vAlign w:val="center"/>
          </w:tcPr>
          <w:p w14:paraId="654CDF6F" w14:textId="33D903C3" w:rsidR="00470D27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>Warranty period for the Wet Pan Mill</w:t>
            </w:r>
            <w:r w:rsidR="00BB0522" w:rsidRPr="00BB0522">
              <w:rPr>
                <w:bCs/>
                <w:lang w:val="en-US"/>
              </w:rPr>
              <w:t xml:space="preserve"> (min. 12 months)</w:t>
            </w:r>
          </w:p>
        </w:tc>
        <w:tc>
          <w:tcPr>
            <w:tcW w:w="4678" w:type="dxa"/>
            <w:gridSpan w:val="2"/>
            <w:vAlign w:val="center"/>
          </w:tcPr>
          <w:p w14:paraId="05DDC9F5" w14:textId="4C62A038" w:rsidR="00470D27" w:rsidRPr="00BB0522" w:rsidRDefault="00E664F4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_______ months</w:t>
            </w:r>
          </w:p>
        </w:tc>
      </w:tr>
      <w:tr w:rsidR="00470D27" w:rsidRPr="00BB0522" w14:paraId="29398361" w14:textId="77777777" w:rsidTr="008754CC">
        <w:trPr>
          <w:jc w:val="center"/>
        </w:trPr>
        <w:tc>
          <w:tcPr>
            <w:tcW w:w="6238" w:type="dxa"/>
            <w:vAlign w:val="center"/>
          </w:tcPr>
          <w:p w14:paraId="2F4A6F6C" w14:textId="50095A43" w:rsidR="00470D27" w:rsidRPr="00BB0522" w:rsidRDefault="00147EAA" w:rsidP="00C16EA2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>Capacity of the Wet Pan Mill</w:t>
            </w:r>
            <w:r w:rsidR="00470D27" w:rsidRPr="00BB0522">
              <w:rPr>
                <w:bCs/>
                <w:lang w:val="en-US"/>
              </w:rPr>
              <w:t xml:space="preserve"> (</w:t>
            </w:r>
            <w:r w:rsidR="00BB0522" w:rsidRPr="00BB0522">
              <w:rPr>
                <w:bCs/>
                <w:lang w:val="en-US"/>
              </w:rPr>
              <w:t xml:space="preserve">min. </w:t>
            </w:r>
            <w:r w:rsidR="00C16EA2" w:rsidRPr="00913961">
              <w:rPr>
                <w:bCs/>
                <w:lang w:val="en-US"/>
              </w:rPr>
              <w:t>40</w:t>
            </w:r>
            <w:r w:rsidR="00BB0522" w:rsidRPr="00BB0522">
              <w:rPr>
                <w:bCs/>
                <w:lang w:val="en-US"/>
              </w:rPr>
              <w:t xml:space="preserve"> </w:t>
            </w:r>
            <w:r w:rsidR="00470D27" w:rsidRPr="00BB0522">
              <w:rPr>
                <w:bCs/>
                <w:lang w:val="en-US"/>
              </w:rPr>
              <w:t>t/h)</w:t>
            </w:r>
          </w:p>
        </w:tc>
        <w:tc>
          <w:tcPr>
            <w:tcW w:w="4678" w:type="dxa"/>
            <w:gridSpan w:val="2"/>
            <w:vAlign w:val="center"/>
          </w:tcPr>
          <w:p w14:paraId="55A154A8" w14:textId="77777777" w:rsidR="00470D27" w:rsidRPr="00BB0522" w:rsidRDefault="00470D27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lang w:val="en-US"/>
              </w:rPr>
            </w:pPr>
          </w:p>
        </w:tc>
      </w:tr>
      <w:tr w:rsidR="00D30942" w:rsidRPr="00BB0522" w14:paraId="14897557" w14:textId="77777777" w:rsidTr="008754CC">
        <w:trPr>
          <w:jc w:val="center"/>
        </w:trPr>
        <w:tc>
          <w:tcPr>
            <w:tcW w:w="10916" w:type="dxa"/>
            <w:gridSpan w:val="3"/>
            <w:shd w:val="clear" w:color="auto" w:fill="D9D9D9" w:themeFill="background1" w:themeFillShade="D9"/>
            <w:vAlign w:val="center"/>
          </w:tcPr>
          <w:p w14:paraId="0D79CBBB" w14:textId="6ED0F537" w:rsidR="00D30942" w:rsidRPr="00BB0522" w:rsidRDefault="00147EAA" w:rsidP="00D30942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lang w:val="en-US"/>
              </w:rPr>
            </w:pPr>
            <w:r w:rsidRPr="00BB0522">
              <w:rPr>
                <w:b/>
                <w:sz w:val="28"/>
                <w:lang w:val="en-US"/>
              </w:rPr>
              <w:t>TENDER PRICE</w:t>
            </w:r>
          </w:p>
        </w:tc>
      </w:tr>
      <w:tr w:rsidR="004069D5" w:rsidRPr="00BB0522" w14:paraId="2DB9A6CD" w14:textId="121EB405" w:rsidTr="008754CC">
        <w:trPr>
          <w:jc w:val="center"/>
        </w:trPr>
        <w:tc>
          <w:tcPr>
            <w:tcW w:w="6238" w:type="dxa"/>
            <w:vAlign w:val="center"/>
          </w:tcPr>
          <w:p w14:paraId="464E59EC" w14:textId="4D417FFD" w:rsidR="004069D5" w:rsidRPr="00BB0522" w:rsidRDefault="00147EAA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  <w:sz w:val="28"/>
                <w:lang w:val="en-US"/>
              </w:rPr>
            </w:pPr>
            <w:r w:rsidRPr="00BB0522">
              <w:rPr>
                <w:b/>
                <w:lang w:val="en-US"/>
              </w:rPr>
              <w:t>Tender price</w:t>
            </w:r>
            <w:r w:rsidR="00BB0522" w:rsidRPr="00BB0522">
              <w:rPr>
                <w:b/>
                <w:lang w:val="en-US"/>
              </w:rPr>
              <w:t xml:space="preserve"> without VAT</w:t>
            </w:r>
          </w:p>
        </w:tc>
        <w:tc>
          <w:tcPr>
            <w:tcW w:w="4678" w:type="dxa"/>
            <w:gridSpan w:val="2"/>
            <w:vAlign w:val="center"/>
          </w:tcPr>
          <w:p w14:paraId="78674B1E" w14:textId="608AC256" w:rsidR="004069D5" w:rsidRPr="00BB0522" w:rsidRDefault="004069D5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b/>
                <w:sz w:val="28"/>
                <w:lang w:val="en-US"/>
              </w:rPr>
            </w:pPr>
          </w:p>
        </w:tc>
      </w:tr>
      <w:tr w:rsidR="00BB0522" w:rsidRPr="00BB0522" w14:paraId="2434AD24" w14:textId="77777777" w:rsidTr="008754CC">
        <w:trPr>
          <w:jc w:val="center"/>
        </w:trPr>
        <w:tc>
          <w:tcPr>
            <w:tcW w:w="6238" w:type="dxa"/>
            <w:vAlign w:val="center"/>
          </w:tcPr>
          <w:p w14:paraId="2E23F616" w14:textId="026440C2" w:rsidR="00BB0522" w:rsidRPr="00BB0522" w:rsidRDefault="00BB0522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  <w:lang w:val="en-US"/>
              </w:rPr>
            </w:pPr>
            <w:r w:rsidRPr="00BB0522">
              <w:rPr>
                <w:b/>
                <w:lang w:val="en-US"/>
              </w:rPr>
              <w:t>Amount of VAT (if applicable):</w:t>
            </w:r>
          </w:p>
        </w:tc>
        <w:tc>
          <w:tcPr>
            <w:tcW w:w="4678" w:type="dxa"/>
            <w:gridSpan w:val="2"/>
            <w:vAlign w:val="center"/>
          </w:tcPr>
          <w:p w14:paraId="34A4754C" w14:textId="77777777" w:rsidR="00BB0522" w:rsidRPr="00BB0522" w:rsidRDefault="00BB0522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b/>
                <w:sz w:val="28"/>
                <w:lang w:val="en-US"/>
              </w:rPr>
            </w:pPr>
          </w:p>
        </w:tc>
      </w:tr>
      <w:tr w:rsidR="00BB0522" w:rsidRPr="00BB0522" w14:paraId="2F0E97A5" w14:textId="77777777" w:rsidTr="008754CC">
        <w:trPr>
          <w:jc w:val="center"/>
        </w:trPr>
        <w:tc>
          <w:tcPr>
            <w:tcW w:w="6238" w:type="dxa"/>
            <w:vAlign w:val="center"/>
          </w:tcPr>
          <w:p w14:paraId="3797F7FF" w14:textId="6D1220D8" w:rsidR="00BB0522" w:rsidRPr="00BB0522" w:rsidRDefault="00BB0522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  <w:lang w:val="en-US"/>
              </w:rPr>
            </w:pPr>
            <w:r w:rsidRPr="00BB0522">
              <w:rPr>
                <w:b/>
                <w:lang w:val="en-US"/>
              </w:rPr>
              <w:t>Total tender price:</w:t>
            </w:r>
          </w:p>
        </w:tc>
        <w:tc>
          <w:tcPr>
            <w:tcW w:w="4678" w:type="dxa"/>
            <w:gridSpan w:val="2"/>
            <w:vAlign w:val="center"/>
          </w:tcPr>
          <w:p w14:paraId="5C11B9B7" w14:textId="77777777" w:rsidR="00BB0522" w:rsidRPr="00BB0522" w:rsidRDefault="00BB0522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b/>
                <w:sz w:val="28"/>
                <w:lang w:val="en-US"/>
              </w:rPr>
            </w:pPr>
          </w:p>
        </w:tc>
      </w:tr>
    </w:tbl>
    <w:p w14:paraId="497D5A65" w14:textId="2301CA06" w:rsidR="00B77259" w:rsidRPr="00BB0522" w:rsidRDefault="00147EAA" w:rsidP="00BB0522">
      <w:pPr>
        <w:pStyle w:val="Zaglavlje"/>
        <w:tabs>
          <w:tab w:val="clear" w:pos="4536"/>
          <w:tab w:val="clear" w:pos="9072"/>
          <w:tab w:val="left" w:pos="1301"/>
        </w:tabs>
        <w:spacing w:before="240"/>
        <w:jc w:val="both"/>
        <w:rPr>
          <w:lang w:val="en-US"/>
        </w:rPr>
      </w:pPr>
      <w:bookmarkStart w:id="1" w:name="_Hlk61942387"/>
      <w:r w:rsidRPr="00BB0522">
        <w:rPr>
          <w:b/>
          <w:lang w:val="en-US"/>
        </w:rPr>
        <w:t>Tender validity period</w:t>
      </w:r>
      <w:r w:rsidR="00B77259" w:rsidRPr="00BB0522">
        <w:rPr>
          <w:b/>
          <w:lang w:val="en-US"/>
        </w:rPr>
        <w:t>:</w:t>
      </w:r>
      <w:r w:rsidR="00B77259" w:rsidRPr="00BB0522">
        <w:rPr>
          <w:lang w:val="en-US"/>
        </w:rPr>
        <w:t xml:space="preserve"> </w:t>
      </w:r>
      <w:r w:rsidR="00B77259" w:rsidRPr="00BB0522">
        <w:rPr>
          <w:u w:val="single"/>
          <w:lang w:val="en-US"/>
        </w:rPr>
        <w:t xml:space="preserve">          </w:t>
      </w:r>
      <w:r w:rsidR="00D30942" w:rsidRPr="00BB0522">
        <w:rPr>
          <w:u w:val="single"/>
          <w:lang w:val="en-US"/>
        </w:rPr>
        <w:t xml:space="preserve">          </w:t>
      </w:r>
      <w:r w:rsidR="00D30942" w:rsidRPr="00BB0522">
        <w:rPr>
          <w:lang w:val="en-US"/>
        </w:rPr>
        <w:t xml:space="preserve"> </w:t>
      </w:r>
      <w:r w:rsidRPr="00BB0522">
        <w:rPr>
          <w:lang w:val="en-US"/>
        </w:rPr>
        <w:t>days</w:t>
      </w:r>
      <w:r w:rsidR="00B77259" w:rsidRPr="00BB0522">
        <w:rPr>
          <w:lang w:val="en-US"/>
        </w:rPr>
        <w:t xml:space="preserve"> (</w:t>
      </w:r>
      <w:r w:rsidRPr="00BB0522">
        <w:rPr>
          <w:lang w:val="en-US"/>
        </w:rPr>
        <w:t>minimum sixty</w:t>
      </w:r>
      <w:r w:rsidR="00B77259" w:rsidRPr="00BB0522">
        <w:rPr>
          <w:lang w:val="en-US"/>
        </w:rPr>
        <w:t xml:space="preserve"> (60) </w:t>
      </w:r>
      <w:r w:rsidRPr="00BB0522">
        <w:rPr>
          <w:lang w:val="en-US"/>
        </w:rPr>
        <w:t>days</w:t>
      </w:r>
      <w:r w:rsidR="00B77259" w:rsidRPr="00BB0522">
        <w:rPr>
          <w:lang w:val="en-US"/>
        </w:rPr>
        <w:t xml:space="preserve"> </w:t>
      </w:r>
      <w:r w:rsidRPr="00BB0522">
        <w:rPr>
          <w:lang w:val="en-US"/>
        </w:rPr>
        <w:t>after the expiration of the tender submission period</w:t>
      </w:r>
      <w:r w:rsidR="00B77259" w:rsidRPr="00BB0522">
        <w:rPr>
          <w:lang w:val="en-US"/>
        </w:rPr>
        <w:t>).</w:t>
      </w:r>
    </w:p>
    <w:p w14:paraId="6BC5ACDB" w14:textId="2301CA06" w:rsidR="00A40D40" w:rsidRPr="00BB0522" w:rsidRDefault="00147EAA" w:rsidP="00BB0522">
      <w:pPr>
        <w:spacing w:before="240"/>
        <w:rPr>
          <w:rFonts w:asciiTheme="minorHAnsi" w:hAnsiTheme="minorHAnsi" w:cstheme="minorHAnsi"/>
          <w:sz w:val="22"/>
          <w:szCs w:val="22"/>
          <w:lang w:val="en-US"/>
        </w:rPr>
      </w:pPr>
      <w:r w:rsidRPr="00BB0522">
        <w:rPr>
          <w:lang w:val="en-US"/>
        </w:rPr>
        <w:t>Date</w:t>
      </w:r>
      <w:r w:rsidR="00B77259" w:rsidRPr="00BB0522">
        <w:rPr>
          <w:lang w:val="en-US"/>
        </w:rPr>
        <w:t>: __</w:t>
      </w:r>
      <w:r w:rsidR="00A40D40" w:rsidRPr="00BB0522">
        <w:rPr>
          <w:lang w:val="en-US"/>
        </w:rPr>
        <w:t>___________</w:t>
      </w:r>
      <w:r w:rsidR="00A40D40" w:rsidRPr="00BB0522">
        <w:rPr>
          <w:lang w:val="en-US"/>
        </w:rPr>
        <w:tab/>
      </w:r>
      <w:r w:rsidR="00A40D40" w:rsidRPr="00BB0522">
        <w:rPr>
          <w:lang w:val="en-US"/>
        </w:rPr>
        <w:tab/>
      </w:r>
      <w:r w:rsidR="00A40D40" w:rsidRPr="00BB0522">
        <w:rPr>
          <w:lang w:val="en-US"/>
        </w:rPr>
        <w:tab/>
      </w:r>
      <w:r w:rsidR="00A40D40" w:rsidRPr="00BB0522">
        <w:rPr>
          <w:lang w:val="en-US"/>
        </w:rPr>
        <w:tab/>
        <w:t>M.P.</w:t>
      </w:r>
      <w:r w:rsidR="00A40D40" w:rsidRPr="00BB0522">
        <w:rPr>
          <w:lang w:val="en-US"/>
        </w:rPr>
        <w:tab/>
      </w:r>
      <w:r w:rsidR="00A40D40" w:rsidRPr="00BB0522">
        <w:rPr>
          <w:lang w:val="en-US"/>
        </w:rPr>
        <w:tab/>
      </w:r>
      <w:r w:rsidR="00A40D40" w:rsidRPr="00BB0522">
        <w:rPr>
          <w:lang w:val="en-US"/>
        </w:rPr>
        <w:tab/>
      </w:r>
      <w:r w:rsidR="00A40D40" w:rsidRPr="00BB0522">
        <w:rPr>
          <w:lang w:val="en-US"/>
        </w:rPr>
        <w:tab/>
      </w:r>
      <w:r w:rsidR="00A40D40" w:rsidRPr="00BB0522">
        <w:rPr>
          <w:lang w:val="en-US"/>
        </w:rPr>
        <w:tab/>
      </w:r>
      <w:r w:rsidR="00A40D40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bookmarkEnd w:id="1"/>
    </w:p>
    <w:tbl>
      <w:tblPr>
        <w:tblStyle w:val="Reetkatablice"/>
        <w:tblW w:w="0" w:type="auto"/>
        <w:tblInd w:w="5807" w:type="dxa"/>
        <w:tblLook w:val="04A0" w:firstRow="1" w:lastRow="0" w:firstColumn="1" w:lastColumn="0" w:noHBand="0" w:noVBand="1"/>
      </w:tblPr>
      <w:tblGrid>
        <w:gridCol w:w="3253"/>
      </w:tblGrid>
      <w:tr w:rsidR="00A40D40" w:rsidRPr="00BB0522" w14:paraId="50CC6D38" w14:textId="77777777" w:rsidTr="00A40D40"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A110A" w14:textId="77777777" w:rsidR="00A40D40" w:rsidRPr="00BB0522" w:rsidRDefault="00A40D40" w:rsidP="00BB052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A40D40" w:rsidRPr="00BB0522" w14:paraId="4C4711B9" w14:textId="77777777" w:rsidTr="00A40D40">
        <w:tc>
          <w:tcPr>
            <w:tcW w:w="3253" w:type="dxa"/>
            <w:tcBorders>
              <w:left w:val="nil"/>
              <w:bottom w:val="nil"/>
              <w:right w:val="nil"/>
            </w:tcBorders>
          </w:tcPr>
          <w:p w14:paraId="35E9CC4B" w14:textId="33B992EE" w:rsidR="00A40D40" w:rsidRPr="00BB0522" w:rsidRDefault="00A40D40" w:rsidP="00BB052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B0522">
              <w:rPr>
                <w:lang w:val="en-US"/>
              </w:rPr>
              <w:t>(authorized person signature)</w:t>
            </w:r>
          </w:p>
          <w:p w14:paraId="4D86ED36" w14:textId="77777777" w:rsidR="00A40D40" w:rsidRPr="00BB0522" w:rsidRDefault="00A40D40" w:rsidP="00BB0522">
            <w:pPr>
              <w:ind w:firstLine="708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</w:tbl>
    <w:p w14:paraId="7BDB7411" w14:textId="72D91665" w:rsidR="00FB51F2" w:rsidRPr="00BB0522" w:rsidRDefault="00C30578" w:rsidP="00BB0522">
      <w:pPr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Annex : Technical specifications for subject of Tender and annexes from </w:t>
      </w:r>
      <w:r w:rsidR="00A87166">
        <w:rPr>
          <w:rFonts w:asciiTheme="minorHAnsi" w:hAnsiTheme="minorHAnsi" w:cstheme="minorHAnsi"/>
          <w:sz w:val="22"/>
          <w:szCs w:val="22"/>
          <w:lang w:val="en-US"/>
        </w:rPr>
        <w:t>point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12</w:t>
      </w:r>
      <w:r w:rsidR="00243EC5">
        <w:rPr>
          <w:rFonts w:asciiTheme="minorHAnsi" w:hAnsiTheme="minorHAnsi" w:cstheme="minorHAnsi"/>
          <w:sz w:val="22"/>
          <w:szCs w:val="22"/>
          <w:lang w:val="en-US"/>
        </w:rPr>
        <w:t>.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of Public Tender Invitation</w:t>
      </w:r>
    </w:p>
    <w:sectPr w:rsidR="00FB51F2" w:rsidRPr="00BB0522" w:rsidSect="00BE3455">
      <w:headerReference w:type="first" r:id="rId14"/>
      <w:type w:val="continuous"/>
      <w:pgSz w:w="11906" w:h="16838" w:code="9"/>
      <w:pgMar w:top="1418" w:right="1418" w:bottom="1871" w:left="1418" w:header="34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971B8" w14:textId="77777777" w:rsidR="00376EF6" w:rsidRDefault="00376EF6" w:rsidP="000C480B">
      <w:r>
        <w:separator/>
      </w:r>
    </w:p>
  </w:endnote>
  <w:endnote w:type="continuationSeparator" w:id="0">
    <w:p w14:paraId="731FB8A1" w14:textId="77777777" w:rsidR="00376EF6" w:rsidRDefault="00376EF6" w:rsidP="000C4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1F214" w14:textId="3A079FBB" w:rsidR="004326F4" w:rsidRDefault="00B21E8F" w:rsidP="004326F4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5166" behindDoc="0" locked="0" layoutInCell="1" allowOverlap="1" wp14:anchorId="518791D7" wp14:editId="407E1CA3">
              <wp:simplePos x="0" y="0"/>
              <wp:positionH relativeFrom="page">
                <wp:posOffset>1531951</wp:posOffset>
              </wp:positionH>
              <wp:positionV relativeFrom="page">
                <wp:posOffset>9598660</wp:posOffset>
              </wp:positionV>
              <wp:extent cx="5875655" cy="935990"/>
              <wp:effectExtent l="0" t="0" r="0" b="0"/>
              <wp:wrapNone/>
              <wp:docPr id="7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C66BE3E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60248788788 </w:t>
                          </w:r>
                        </w:p>
                        <w:p w14:paraId="4C9D3108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.hr, www.nexe-crijep.hr</w:t>
                          </w:r>
                        </w:p>
                        <w:p w14:paraId="456ED7F2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85F492A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0A869977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MBS: 030003092;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68BA2F76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  <w:p w14:paraId="6A0E19FB" w14:textId="714059AD" w:rsidR="00B21E8F" w:rsidRPr="007833A8" w:rsidRDefault="00B21E8F" w:rsidP="00B21E8F">
                          <w:pPr>
                            <w:pStyle w:val="Bezproreda"/>
                            <w:rPr>
                              <w:rFonts w:ascii="Arial" w:hAnsi="Arial" w:cs="Arial"/>
                              <w:bCs/>
                              <w:sz w:val="10"/>
                              <w:szCs w:val="1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8791D7" id="_x0000_t202" coordsize="21600,21600" o:spt="202" path="m,l,21600r21600,l21600,xe">
              <v:stroke joinstyle="miter"/>
              <v:path gradientshapeok="t" o:connecttype="rect"/>
            </v:shapetype>
            <v:shape id="Tekstni okvir 24" o:spid="_x0000_s1026" type="#_x0000_t202" style="position:absolute;margin-left:120.65pt;margin-top:755.8pt;width:462.65pt;height:73.7pt;z-index:2516551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" fillcolor="window" stroked="f" strokeweight=".5pt">
              <v:path arrowok="t"/>
              <v:textbox>
                <w:txbxContent>
                  <w:p w14:paraId="3C66BE3E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60248788788 </w:t>
                    </w:r>
                  </w:p>
                  <w:p w14:paraId="4C9D3108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proofErr w:type="spellStart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</w:t>
                    </w:r>
                    <w:proofErr w:type="spellEnd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.hr, www.nexe-crijep.hr</w:t>
                    </w:r>
                  </w:p>
                  <w:p w14:paraId="456ED7F2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85F492A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</w:t>
                    </w:r>
                    <w:proofErr w:type="spellStart"/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>Sberbank</w:t>
                    </w:r>
                    <w:proofErr w:type="spellEnd"/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 d.d., Zagreb, Varšavska 9 </w:t>
                    </w:r>
                  </w:p>
                  <w:p w14:paraId="0A869977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MBS: 030003092;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68BA2F76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  <w:p w14:paraId="6A0E19FB" w14:textId="714059AD" w:rsidR="00B21E8F" w:rsidRPr="007833A8" w:rsidRDefault="00B21E8F" w:rsidP="00B21E8F">
                    <w:pPr>
                      <w:pStyle w:val="Bezproreda"/>
                      <w:rPr>
                        <w:rFonts w:ascii="Arial" w:hAnsi="Arial" w:cs="Arial"/>
                        <w:bCs/>
                        <w:sz w:val="10"/>
                        <w:szCs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93056" behindDoc="1" locked="0" layoutInCell="1" allowOverlap="1" wp14:anchorId="0AFDCE1A" wp14:editId="4EEFA203">
          <wp:simplePos x="0" y="0"/>
          <wp:positionH relativeFrom="margin">
            <wp:posOffset>-699715</wp:posOffset>
          </wp:positionH>
          <wp:positionV relativeFrom="paragraph">
            <wp:posOffset>-103229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38DC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78720" behindDoc="0" locked="0" layoutInCell="1" allowOverlap="1" wp14:anchorId="1CEF5A2B" wp14:editId="1156065D">
              <wp:simplePos x="0" y="0"/>
              <wp:positionH relativeFrom="margin">
                <wp:posOffset>-709930</wp:posOffset>
              </wp:positionH>
              <wp:positionV relativeFrom="page">
                <wp:posOffset>9525635</wp:posOffset>
              </wp:positionV>
              <wp:extent cx="7118985" cy="23495"/>
              <wp:effectExtent l="0" t="0" r="24765" b="33655"/>
              <wp:wrapTopAndBottom/>
              <wp:docPr id="63" name="Ravni poveznik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118985" cy="2349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D63DFD" id="Ravni poveznik 63" o:spid="_x0000_s1026" style="position:absolute;flip:y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5.9pt,750.05pt" to="504.65pt,7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03B0B5FF" w14:textId="5A811CD2" w:rsidR="004326F4" w:rsidRDefault="004326F4" w:rsidP="004326F4">
    <w:pPr>
      <w:pStyle w:val="Bezproreda"/>
      <w:ind w:left="-737"/>
      <w:rPr>
        <w:rFonts w:ascii="Arial" w:hAnsi="Arial" w:cs="Arial"/>
        <w:sz w:val="14"/>
        <w:szCs w:val="14"/>
      </w:rPr>
    </w:pPr>
  </w:p>
  <w:p w14:paraId="2D42AB1D" w14:textId="77777777" w:rsidR="004326F4" w:rsidRDefault="004326F4" w:rsidP="004326F4">
    <w:pPr>
      <w:pStyle w:val="Bezproreda"/>
      <w:rPr>
        <w:rFonts w:ascii="Arial" w:hAnsi="Arial" w:cs="Arial"/>
        <w:sz w:val="10"/>
        <w:szCs w:val="10"/>
      </w:rPr>
    </w:pPr>
  </w:p>
  <w:p w14:paraId="71AB4934" w14:textId="77777777" w:rsidR="00F55039" w:rsidRDefault="003C740B" w:rsidP="00753568">
    <w:pPr>
      <w:pStyle w:val="Bezproreda"/>
      <w:ind w:left="-907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1BBF5A5" wp14:editId="52CBB1A1">
              <wp:simplePos x="0" y="0"/>
              <wp:positionH relativeFrom="page">
                <wp:posOffset>0</wp:posOffset>
              </wp:positionH>
              <wp:positionV relativeFrom="page">
                <wp:posOffset>-1</wp:posOffset>
              </wp:positionV>
              <wp:extent cx="7055485" cy="0"/>
              <wp:effectExtent l="0" t="0" r="12065" b="19050"/>
              <wp:wrapTopAndBottom/>
              <wp:docPr id="29" name="Ravni poveznik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6EAC40" id="Ravni poveznik 29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0,0" to="555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" strokecolor="windowText">
              <o:lock v:ext="edit" shapetype="f"/>
              <w10:wrap type="topAndBottom" anchorx="page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A14BE" w14:textId="368D3A48" w:rsidR="00F418AC" w:rsidRDefault="00487F47" w:rsidP="007A02DD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6191" behindDoc="0" locked="0" layoutInCell="1" allowOverlap="1" wp14:anchorId="75A145EE" wp14:editId="16132D4C">
              <wp:simplePos x="0" y="0"/>
              <wp:positionH relativeFrom="page">
                <wp:posOffset>1524966</wp:posOffset>
              </wp:positionH>
              <wp:positionV relativeFrom="page">
                <wp:posOffset>9604375</wp:posOffset>
              </wp:positionV>
              <wp:extent cx="5875655" cy="935990"/>
              <wp:effectExtent l="0" t="0" r="0" b="0"/>
              <wp:wrapNone/>
              <wp:docPr id="24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A75E283" w14:textId="77FD543C" w:rsidR="00487F47" w:rsidRPr="007833A8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 w:rsidR="000846F9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="000846F9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60248788788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</w:p>
                        <w:p w14:paraId="1BC93B3E" w14:textId="7D4288D4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.hr, </w:t>
                          </w:r>
                          <w:r w:rsidR="000846F9"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www.nexe-crijep.hr</w:t>
                          </w:r>
                        </w:p>
                        <w:p w14:paraId="505451A7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DCD4796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13663721" w14:textId="70FB4561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MBS: 030003092</w:t>
                          </w:r>
                          <w:r w:rsid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;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09C0BE67" w14:textId="108A07A2" w:rsidR="00487F47" w:rsidRPr="007833A8" w:rsidRDefault="008752EC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="00487F47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A145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20.1pt;margin-top:756.25pt;width:462.65pt;height:73.7pt;z-index:2516561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" fillcolor="window" stroked="f" strokeweight=".5pt">
              <v:path arrowok="t"/>
              <v:textbox>
                <w:txbxContent>
                  <w:p w14:paraId="4A75E283" w14:textId="77FD543C" w:rsidR="00487F47" w:rsidRPr="007833A8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 w:rsidR="000846F9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="000846F9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60248788788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</w:p>
                  <w:p w14:paraId="1BC93B3E" w14:textId="7D4288D4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.hr, </w:t>
                    </w:r>
                    <w:r w:rsidR="000846F9"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www.nexe-crijep.hr</w:t>
                    </w:r>
                  </w:p>
                  <w:p w14:paraId="505451A7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DCD4796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Sberbank d.d., Zagreb, Varšavska 9 </w:t>
                    </w:r>
                  </w:p>
                  <w:p w14:paraId="13663721" w14:textId="70FB4561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MBS: 030003092</w:t>
                    </w:r>
                    <w:r w:rsid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;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09C0BE67" w14:textId="108A07A2" w:rsidR="00487F47" w:rsidRPr="007833A8" w:rsidRDefault="008752EC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="00487F47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88960" behindDoc="1" locked="0" layoutInCell="1" allowOverlap="1" wp14:anchorId="4FD57A03" wp14:editId="6301AB34">
          <wp:simplePos x="0" y="0"/>
          <wp:positionH relativeFrom="margin">
            <wp:posOffset>-709599</wp:posOffset>
          </wp:positionH>
          <wp:positionV relativeFrom="paragraph">
            <wp:posOffset>-236855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4A09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770001B8" wp14:editId="733C8EE2">
              <wp:simplePos x="0" y="0"/>
              <wp:positionH relativeFrom="margin">
                <wp:posOffset>-696264</wp:posOffset>
              </wp:positionH>
              <wp:positionV relativeFrom="page">
                <wp:posOffset>9527540</wp:posOffset>
              </wp:positionV>
              <wp:extent cx="7055485" cy="0"/>
              <wp:effectExtent l="0" t="0" r="0" b="0"/>
              <wp:wrapTopAndBottom/>
              <wp:docPr id="23" name="Ravni poveznik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BA0D5C" id="Ravni poveznik 2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4.8pt,750.2pt" to="500.75pt,7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47BA9E48" w14:textId="73A59D65" w:rsidR="00F418AC" w:rsidRDefault="00F418AC" w:rsidP="00753568">
    <w:pPr>
      <w:pStyle w:val="Bezproreda"/>
      <w:ind w:left="-737"/>
      <w:rPr>
        <w:rFonts w:ascii="Arial" w:hAnsi="Arial" w:cs="Arial"/>
        <w:sz w:val="14"/>
        <w:szCs w:val="14"/>
      </w:rPr>
    </w:pPr>
  </w:p>
  <w:p w14:paraId="5D570127" w14:textId="77777777" w:rsidR="00DC6347" w:rsidRDefault="00DC6347" w:rsidP="00FC2C0F">
    <w:pPr>
      <w:pStyle w:val="Bezproreda"/>
      <w:rPr>
        <w:rFonts w:ascii="Arial" w:hAnsi="Arial" w:cs="Arial"/>
        <w:sz w:val="10"/>
        <w:szCs w:val="10"/>
      </w:rPr>
    </w:pPr>
  </w:p>
  <w:p w14:paraId="6DD41C91" w14:textId="77777777" w:rsidR="00DC6347" w:rsidRPr="00030F41" w:rsidRDefault="00DC6347" w:rsidP="00796B22">
    <w:pPr>
      <w:pStyle w:val="Bezproreda"/>
      <w:tabs>
        <w:tab w:val="left" w:pos="2235"/>
      </w:tabs>
      <w:ind w:left="2127"/>
      <w:rPr>
        <w:rFonts w:ascii="Arial" w:hAnsi="Arial" w:cs="Arial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028A8" w14:textId="77777777" w:rsidR="00376EF6" w:rsidRDefault="00376EF6" w:rsidP="000C480B">
      <w:r>
        <w:separator/>
      </w:r>
    </w:p>
  </w:footnote>
  <w:footnote w:type="continuationSeparator" w:id="0">
    <w:p w14:paraId="25F10350" w14:textId="77777777" w:rsidR="00376EF6" w:rsidRDefault="00376EF6" w:rsidP="000C4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1B858" w14:textId="77777777" w:rsidR="00735223" w:rsidRDefault="00735223">
    <w:pPr>
      <w:pStyle w:val="Zaglavlje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3B3E" w14:textId="24B2AEB4" w:rsidR="00A60E95" w:rsidRDefault="00376EF6" w:rsidP="002870A9">
    <w:pPr>
      <w:pStyle w:val="Zaglavlje"/>
      <w:jc w:val="center"/>
    </w:pPr>
    <w:r>
      <w:rPr>
        <w:noProof/>
      </w:rPr>
      <w:pict w14:anchorId="480937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-53.45pt;margin-top:-112.6pt;width:560pt;height:98.65pt;z-index:251695104;mso-position-horizontal-relative:margin;mso-position-vertical-relative:margin">
          <v:imagedata r:id="rId1" o:title="Diljjdd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FADBA" w14:textId="77777777" w:rsidR="00BE3455" w:rsidRDefault="00BE3455" w:rsidP="002870A9">
    <w:pPr>
      <w:pStyle w:val="Zaglavlj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BCC"/>
    <w:rsid w:val="0000744A"/>
    <w:rsid w:val="00020497"/>
    <w:rsid w:val="0002258E"/>
    <w:rsid w:val="000246FD"/>
    <w:rsid w:val="00026F53"/>
    <w:rsid w:val="00030F41"/>
    <w:rsid w:val="00052474"/>
    <w:rsid w:val="000531D9"/>
    <w:rsid w:val="00053C72"/>
    <w:rsid w:val="0005535D"/>
    <w:rsid w:val="0005604F"/>
    <w:rsid w:val="00081335"/>
    <w:rsid w:val="000846F9"/>
    <w:rsid w:val="000942D8"/>
    <w:rsid w:val="00094C8C"/>
    <w:rsid w:val="00097A1F"/>
    <w:rsid w:val="000B0C28"/>
    <w:rsid w:val="000C480B"/>
    <w:rsid w:val="000E4CCD"/>
    <w:rsid w:val="000E67D4"/>
    <w:rsid w:val="000E680F"/>
    <w:rsid w:val="000F3D00"/>
    <w:rsid w:val="001004D1"/>
    <w:rsid w:val="00110439"/>
    <w:rsid w:val="00131D65"/>
    <w:rsid w:val="00143C71"/>
    <w:rsid w:val="00147EAA"/>
    <w:rsid w:val="00161B31"/>
    <w:rsid w:val="00182AD8"/>
    <w:rsid w:val="001A60BF"/>
    <w:rsid w:val="001D64D6"/>
    <w:rsid w:val="001E1D4A"/>
    <w:rsid w:val="001F5351"/>
    <w:rsid w:val="00234C9B"/>
    <w:rsid w:val="002420FB"/>
    <w:rsid w:val="00243EC5"/>
    <w:rsid w:val="00252513"/>
    <w:rsid w:val="00252828"/>
    <w:rsid w:val="0027246D"/>
    <w:rsid w:val="002867A3"/>
    <w:rsid w:val="002870A9"/>
    <w:rsid w:val="002914CB"/>
    <w:rsid w:val="00293635"/>
    <w:rsid w:val="002940CF"/>
    <w:rsid w:val="002A39D3"/>
    <w:rsid w:val="002C7D2B"/>
    <w:rsid w:val="002D1BEF"/>
    <w:rsid w:val="002F792E"/>
    <w:rsid w:val="003018E3"/>
    <w:rsid w:val="00302AD0"/>
    <w:rsid w:val="00341FD7"/>
    <w:rsid w:val="00360631"/>
    <w:rsid w:val="003660E0"/>
    <w:rsid w:val="00366D62"/>
    <w:rsid w:val="003674A8"/>
    <w:rsid w:val="00376EF6"/>
    <w:rsid w:val="00377FB9"/>
    <w:rsid w:val="00397B5C"/>
    <w:rsid w:val="003A21E4"/>
    <w:rsid w:val="003C740B"/>
    <w:rsid w:val="003C7D50"/>
    <w:rsid w:val="003E2783"/>
    <w:rsid w:val="003E7457"/>
    <w:rsid w:val="003F2BD6"/>
    <w:rsid w:val="00401ED3"/>
    <w:rsid w:val="004069D5"/>
    <w:rsid w:val="004161C0"/>
    <w:rsid w:val="00417BCF"/>
    <w:rsid w:val="004312E3"/>
    <w:rsid w:val="004326F4"/>
    <w:rsid w:val="004358A2"/>
    <w:rsid w:val="00436381"/>
    <w:rsid w:val="00443C01"/>
    <w:rsid w:val="00463AC1"/>
    <w:rsid w:val="00470D27"/>
    <w:rsid w:val="004853AC"/>
    <w:rsid w:val="00487F47"/>
    <w:rsid w:val="0049219F"/>
    <w:rsid w:val="00494FF4"/>
    <w:rsid w:val="0049710B"/>
    <w:rsid w:val="004E269D"/>
    <w:rsid w:val="004E3EC5"/>
    <w:rsid w:val="00510B80"/>
    <w:rsid w:val="0052462B"/>
    <w:rsid w:val="005273C6"/>
    <w:rsid w:val="00527E90"/>
    <w:rsid w:val="00536AF6"/>
    <w:rsid w:val="00550568"/>
    <w:rsid w:val="005743B9"/>
    <w:rsid w:val="00576E3B"/>
    <w:rsid w:val="00591591"/>
    <w:rsid w:val="00592C23"/>
    <w:rsid w:val="005A2BBF"/>
    <w:rsid w:val="005A327A"/>
    <w:rsid w:val="005B4A8F"/>
    <w:rsid w:val="005B7CB3"/>
    <w:rsid w:val="005C13EF"/>
    <w:rsid w:val="005C6AF9"/>
    <w:rsid w:val="00605D89"/>
    <w:rsid w:val="0061579D"/>
    <w:rsid w:val="00616BCC"/>
    <w:rsid w:val="006234BC"/>
    <w:rsid w:val="00627CAD"/>
    <w:rsid w:val="00631464"/>
    <w:rsid w:val="0063762B"/>
    <w:rsid w:val="00637D76"/>
    <w:rsid w:val="00640D38"/>
    <w:rsid w:val="00681085"/>
    <w:rsid w:val="006A1CBC"/>
    <w:rsid w:val="006C2E2A"/>
    <w:rsid w:val="006C3550"/>
    <w:rsid w:val="006C7899"/>
    <w:rsid w:val="00704F49"/>
    <w:rsid w:val="00722FD3"/>
    <w:rsid w:val="00731EF9"/>
    <w:rsid w:val="00735223"/>
    <w:rsid w:val="00743804"/>
    <w:rsid w:val="0074682C"/>
    <w:rsid w:val="00751958"/>
    <w:rsid w:val="00753568"/>
    <w:rsid w:val="00762A66"/>
    <w:rsid w:val="007722A7"/>
    <w:rsid w:val="00796932"/>
    <w:rsid w:val="00796B22"/>
    <w:rsid w:val="007A02DD"/>
    <w:rsid w:val="007A3502"/>
    <w:rsid w:val="007B0AE5"/>
    <w:rsid w:val="007B13D3"/>
    <w:rsid w:val="007B33E4"/>
    <w:rsid w:val="007B4068"/>
    <w:rsid w:val="007F66A9"/>
    <w:rsid w:val="00804E36"/>
    <w:rsid w:val="00814BB6"/>
    <w:rsid w:val="0082535D"/>
    <w:rsid w:val="00830B99"/>
    <w:rsid w:val="00842A72"/>
    <w:rsid w:val="00850713"/>
    <w:rsid w:val="008662A9"/>
    <w:rsid w:val="00867625"/>
    <w:rsid w:val="00871F1B"/>
    <w:rsid w:val="008752EC"/>
    <w:rsid w:val="008754CC"/>
    <w:rsid w:val="00892629"/>
    <w:rsid w:val="008931A0"/>
    <w:rsid w:val="00895E9D"/>
    <w:rsid w:val="008A1172"/>
    <w:rsid w:val="008C2127"/>
    <w:rsid w:val="0090365C"/>
    <w:rsid w:val="00913961"/>
    <w:rsid w:val="00914771"/>
    <w:rsid w:val="0094123F"/>
    <w:rsid w:val="00946E44"/>
    <w:rsid w:val="0094750A"/>
    <w:rsid w:val="0095586E"/>
    <w:rsid w:val="0095662F"/>
    <w:rsid w:val="0097379E"/>
    <w:rsid w:val="00977A10"/>
    <w:rsid w:val="009A7E64"/>
    <w:rsid w:val="009C4564"/>
    <w:rsid w:val="009D22CA"/>
    <w:rsid w:val="009F060C"/>
    <w:rsid w:val="009F1E26"/>
    <w:rsid w:val="00A143F3"/>
    <w:rsid w:val="00A27EC0"/>
    <w:rsid w:val="00A40D40"/>
    <w:rsid w:val="00A60E95"/>
    <w:rsid w:val="00A82CB8"/>
    <w:rsid w:val="00A87166"/>
    <w:rsid w:val="00AB38DC"/>
    <w:rsid w:val="00AC6C0A"/>
    <w:rsid w:val="00AD241E"/>
    <w:rsid w:val="00AE0C51"/>
    <w:rsid w:val="00AE5827"/>
    <w:rsid w:val="00AF0CB1"/>
    <w:rsid w:val="00B012B7"/>
    <w:rsid w:val="00B14BDB"/>
    <w:rsid w:val="00B161EB"/>
    <w:rsid w:val="00B21E8F"/>
    <w:rsid w:val="00B24A09"/>
    <w:rsid w:val="00B35C3D"/>
    <w:rsid w:val="00B77259"/>
    <w:rsid w:val="00B9082A"/>
    <w:rsid w:val="00B9739C"/>
    <w:rsid w:val="00BA1467"/>
    <w:rsid w:val="00BB0522"/>
    <w:rsid w:val="00BB3B67"/>
    <w:rsid w:val="00BC0077"/>
    <w:rsid w:val="00BE3455"/>
    <w:rsid w:val="00BF39EC"/>
    <w:rsid w:val="00BF4068"/>
    <w:rsid w:val="00C11DE9"/>
    <w:rsid w:val="00C15BB8"/>
    <w:rsid w:val="00C16EA2"/>
    <w:rsid w:val="00C30578"/>
    <w:rsid w:val="00C4522C"/>
    <w:rsid w:val="00C61309"/>
    <w:rsid w:val="00C67F1D"/>
    <w:rsid w:val="00C74E9B"/>
    <w:rsid w:val="00C904DD"/>
    <w:rsid w:val="00CA4728"/>
    <w:rsid w:val="00CB5267"/>
    <w:rsid w:val="00CB526A"/>
    <w:rsid w:val="00CB62D2"/>
    <w:rsid w:val="00CC5E83"/>
    <w:rsid w:val="00CE2703"/>
    <w:rsid w:val="00CE4318"/>
    <w:rsid w:val="00CF75B7"/>
    <w:rsid w:val="00D05AFB"/>
    <w:rsid w:val="00D10A33"/>
    <w:rsid w:val="00D10F3E"/>
    <w:rsid w:val="00D118A0"/>
    <w:rsid w:val="00D25BB8"/>
    <w:rsid w:val="00D30942"/>
    <w:rsid w:val="00D3256D"/>
    <w:rsid w:val="00D37D07"/>
    <w:rsid w:val="00D51A3E"/>
    <w:rsid w:val="00D71B3A"/>
    <w:rsid w:val="00D729FF"/>
    <w:rsid w:val="00DB1F40"/>
    <w:rsid w:val="00DC6347"/>
    <w:rsid w:val="00DD029A"/>
    <w:rsid w:val="00DD6FDF"/>
    <w:rsid w:val="00DE7FBC"/>
    <w:rsid w:val="00DF3FC0"/>
    <w:rsid w:val="00E01AFB"/>
    <w:rsid w:val="00E0372F"/>
    <w:rsid w:val="00E03CA3"/>
    <w:rsid w:val="00E204F7"/>
    <w:rsid w:val="00E26543"/>
    <w:rsid w:val="00E329E2"/>
    <w:rsid w:val="00E37ED6"/>
    <w:rsid w:val="00E42F26"/>
    <w:rsid w:val="00E51F9F"/>
    <w:rsid w:val="00E5658A"/>
    <w:rsid w:val="00E664F4"/>
    <w:rsid w:val="00E74963"/>
    <w:rsid w:val="00EA2CC4"/>
    <w:rsid w:val="00EB63A4"/>
    <w:rsid w:val="00ED71F3"/>
    <w:rsid w:val="00F365F5"/>
    <w:rsid w:val="00F37106"/>
    <w:rsid w:val="00F418AC"/>
    <w:rsid w:val="00F506B7"/>
    <w:rsid w:val="00F51A2E"/>
    <w:rsid w:val="00F534FF"/>
    <w:rsid w:val="00F540D8"/>
    <w:rsid w:val="00F54E08"/>
    <w:rsid w:val="00F55039"/>
    <w:rsid w:val="00F633E2"/>
    <w:rsid w:val="00F6433B"/>
    <w:rsid w:val="00F72462"/>
    <w:rsid w:val="00F763A5"/>
    <w:rsid w:val="00F8747F"/>
    <w:rsid w:val="00F90414"/>
    <w:rsid w:val="00F90B37"/>
    <w:rsid w:val="00F92924"/>
    <w:rsid w:val="00F92FD4"/>
    <w:rsid w:val="00F941F7"/>
    <w:rsid w:val="00FA56EC"/>
    <w:rsid w:val="00FA772F"/>
    <w:rsid w:val="00FB51F2"/>
    <w:rsid w:val="00FC2C0F"/>
    <w:rsid w:val="00FC5E02"/>
    <w:rsid w:val="00FE4A57"/>
    <w:rsid w:val="00FE5C13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0E6F9E"/>
  <w15:docId w15:val="{A08F3AFA-8714-4F35-AA22-30AB599C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439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527E9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846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0C480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0C480B"/>
  </w:style>
  <w:style w:type="paragraph" w:styleId="Podnoje">
    <w:name w:val="footer"/>
    <w:basedOn w:val="Normal"/>
    <w:link w:val="PodnojeChar"/>
    <w:uiPriority w:val="99"/>
    <w:unhideWhenUsed/>
    <w:rsid w:val="000C480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C480B"/>
  </w:style>
  <w:style w:type="paragraph" w:styleId="Tekstbalonia">
    <w:name w:val="Balloon Text"/>
    <w:basedOn w:val="Normal"/>
    <w:link w:val="TekstbaloniaChar"/>
    <w:uiPriority w:val="99"/>
    <w:semiHidden/>
    <w:unhideWhenUsed/>
    <w:rsid w:val="000C480B"/>
    <w:rPr>
      <w:rFonts w:ascii="Tahoma" w:eastAsia="Calibri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uiPriority w:val="99"/>
    <w:semiHidden/>
    <w:rsid w:val="000C480B"/>
    <w:rPr>
      <w:rFonts w:ascii="Tahoma" w:hAnsi="Tahoma" w:cs="Tahoma"/>
      <w:sz w:val="16"/>
      <w:szCs w:val="16"/>
    </w:rPr>
  </w:style>
  <w:style w:type="character" w:styleId="Hiperveza">
    <w:name w:val="Hyperlink"/>
    <w:rsid w:val="00D51A3E"/>
    <w:rPr>
      <w:color w:val="0000FF"/>
      <w:u w:val="single"/>
    </w:rPr>
  </w:style>
  <w:style w:type="paragraph" w:styleId="Bezproreda">
    <w:name w:val="No Spacing"/>
    <w:uiPriority w:val="1"/>
    <w:qFormat/>
    <w:rsid w:val="00D51A3E"/>
    <w:rPr>
      <w:sz w:val="22"/>
      <w:szCs w:val="22"/>
      <w:lang w:eastAsia="en-US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895E9D"/>
    <w:rPr>
      <w:color w:val="605E5C"/>
      <w:shd w:val="clear" w:color="auto" w:fill="E1DFDD"/>
    </w:rPr>
  </w:style>
  <w:style w:type="character" w:customStyle="1" w:styleId="Naslov2Char">
    <w:name w:val="Naslov 2 Char"/>
    <w:basedOn w:val="Zadanifontodlomka"/>
    <w:link w:val="Naslov2"/>
    <w:uiPriority w:val="9"/>
    <w:rsid w:val="000846F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Odlomakpopisa">
    <w:name w:val="List Paragraph"/>
    <w:basedOn w:val="Normal"/>
    <w:uiPriority w:val="34"/>
    <w:qFormat/>
    <w:rsid w:val="00F534FF"/>
    <w:pPr>
      <w:ind w:left="720"/>
      <w:contextualSpacing/>
    </w:pPr>
  </w:style>
  <w:style w:type="table" w:styleId="Reetkatablice">
    <w:name w:val="Table Grid"/>
    <w:basedOn w:val="Obinatablica"/>
    <w:uiPriority w:val="59"/>
    <w:rsid w:val="00527E9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uiPriority w:val="9"/>
    <w:rsid w:val="00527E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fusnote">
    <w:name w:val="footnote text"/>
    <w:basedOn w:val="Normal"/>
    <w:link w:val="TekstfusnoteChar"/>
    <w:unhideWhenUsed/>
    <w:rsid w:val="00B77259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B7725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potnesil\Desktop\Memorandum%20Nexe_dd_25_6_2020_v2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3C05392B0676499C356F3914648938" ma:contentTypeVersion="13" ma:contentTypeDescription="Create a new document." ma:contentTypeScope="" ma:versionID="1008fb1c3e24bc05e4b886e2c217dcab">
  <xsd:schema xmlns:xsd="http://www.w3.org/2001/XMLSchema" xmlns:xs="http://www.w3.org/2001/XMLSchema" xmlns:p="http://schemas.microsoft.com/office/2006/metadata/properties" xmlns:ns3="e0fdd4a5-b69b-4559-bff1-44a7080bfe20" xmlns:ns4="67ca8205-ae8f-4168-b252-9faba1373b2e" targetNamespace="http://schemas.microsoft.com/office/2006/metadata/properties" ma:root="true" ma:fieldsID="e3fa0afec46da63a4dabca7a9a63aa75" ns3:_="" ns4:_="">
    <xsd:import namespace="e0fdd4a5-b69b-4559-bff1-44a7080bfe20"/>
    <xsd:import namespace="67ca8205-ae8f-4168-b252-9faba1373b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dd4a5-b69b-4559-bff1-44a7080bfe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a8205-ae8f-4168-b252-9faba1373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F549FD-8A5F-4A34-BF87-7EAE7D5FB9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8EB25F-1C42-4EF5-B9BD-43E88BDB93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77DCCB-8E0A-4F25-990A-4F8634862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fdd4a5-b69b-4559-bff1-44a7080bfe20"/>
    <ds:schemaRef ds:uri="67ca8205-ae8f-4168-b252-9faba1373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CD8157-D9A2-4481-966A-96A8B3FE8E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Nexe_dd_25_6_2020_v2.dotx</Template>
  <TotalTime>70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Našicecement d.d.</Company>
  <LinksUpToDate>false</LinksUpToDate>
  <CharactersWithSpaces>1009</CharactersWithSpaces>
  <SharedDoc>false</SharedDoc>
  <HLinks>
    <vt:vector size="24" baseType="variant">
      <vt:variant>
        <vt:i4>6357048</vt:i4>
      </vt:variant>
      <vt:variant>
        <vt:i4>9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6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  <vt:variant>
        <vt:i4>6357048</vt:i4>
      </vt:variant>
      <vt:variant>
        <vt:i4>3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0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Vedran Potnešil</dc:creator>
  <cp:lastModifiedBy>Ivan Marijanović</cp:lastModifiedBy>
  <cp:revision>28</cp:revision>
  <cp:lastPrinted>2021-04-20T06:31:00Z</cp:lastPrinted>
  <dcterms:created xsi:type="dcterms:W3CDTF">2021-08-02T06:43:00Z</dcterms:created>
  <dcterms:modified xsi:type="dcterms:W3CDTF">2022-04-26T06:37:00Z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0x0101009F3C05392B0676499C356F3914648938</vt:lpwstr>
  </property>
</Properties>
</file>